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50B5F" w14:textId="77777777" w:rsidR="00A13023" w:rsidRDefault="00A13023" w:rsidP="00A130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BYARD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0822B44" w14:textId="77777777" w:rsidR="00A13023" w:rsidRDefault="00A13023" w:rsidP="00A130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Geddington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Northamptonshire</w:t>
      </w:r>
      <w:proofErr w:type="spellEnd"/>
      <w:r>
        <w:rPr>
          <w:rFonts w:cs="Times New Roman"/>
          <w:szCs w:val="24"/>
        </w:rPr>
        <w:t>. Husbandman.</w:t>
      </w:r>
    </w:p>
    <w:p w14:paraId="5CC2B980" w14:textId="77777777" w:rsidR="00A13023" w:rsidRDefault="00A13023" w:rsidP="00A13023">
      <w:pPr>
        <w:pStyle w:val="NoSpacing"/>
        <w:rPr>
          <w:rFonts w:cs="Times New Roman"/>
          <w:szCs w:val="24"/>
        </w:rPr>
      </w:pPr>
    </w:p>
    <w:p w14:paraId="35534F9F" w14:textId="77777777" w:rsidR="00A13023" w:rsidRDefault="00A13023" w:rsidP="00A13023">
      <w:pPr>
        <w:pStyle w:val="NoSpacing"/>
        <w:rPr>
          <w:rFonts w:cs="Times New Roman"/>
          <w:szCs w:val="24"/>
        </w:rPr>
      </w:pPr>
    </w:p>
    <w:p w14:paraId="582264B8" w14:textId="77777777" w:rsidR="00A13023" w:rsidRDefault="00A13023" w:rsidP="00A130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Philyp</w:t>
      </w:r>
      <w:proofErr w:type="spellEnd"/>
      <w:r>
        <w:rPr>
          <w:rFonts w:cs="Times New Roman"/>
          <w:szCs w:val="24"/>
        </w:rPr>
        <w:t>(q.v.) brought a plaint of debt against him and three others.</w:t>
      </w:r>
    </w:p>
    <w:p w14:paraId="3A7EDE81" w14:textId="77777777" w:rsidR="00A13023" w:rsidRDefault="00A13023" w:rsidP="00A130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302AD7C7" w14:textId="77777777" w:rsidR="00A13023" w:rsidRDefault="00A13023" w:rsidP="00A13023">
      <w:pPr>
        <w:pStyle w:val="NoSpacing"/>
        <w:rPr>
          <w:rFonts w:cs="Times New Roman"/>
          <w:szCs w:val="24"/>
        </w:rPr>
      </w:pPr>
    </w:p>
    <w:p w14:paraId="76A4A9C2" w14:textId="77777777" w:rsidR="00A13023" w:rsidRDefault="00A13023" w:rsidP="00A13023">
      <w:pPr>
        <w:pStyle w:val="NoSpacing"/>
        <w:rPr>
          <w:rFonts w:cs="Times New Roman"/>
          <w:szCs w:val="24"/>
        </w:rPr>
      </w:pPr>
    </w:p>
    <w:p w14:paraId="261167B9" w14:textId="77777777" w:rsidR="00A13023" w:rsidRDefault="00A13023" w:rsidP="00A130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January 2023</w:t>
      </w:r>
    </w:p>
    <w:p w14:paraId="6F6253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285F4" w14:textId="77777777" w:rsidR="00A13023" w:rsidRDefault="00A13023" w:rsidP="009139A6">
      <w:r>
        <w:separator/>
      </w:r>
    </w:p>
  </w:endnote>
  <w:endnote w:type="continuationSeparator" w:id="0">
    <w:p w14:paraId="08CBC9DB" w14:textId="77777777" w:rsidR="00A13023" w:rsidRDefault="00A130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967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89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F2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7B844" w14:textId="77777777" w:rsidR="00A13023" w:rsidRDefault="00A13023" w:rsidP="009139A6">
      <w:r>
        <w:separator/>
      </w:r>
    </w:p>
  </w:footnote>
  <w:footnote w:type="continuationSeparator" w:id="0">
    <w:p w14:paraId="33FE10FB" w14:textId="77777777" w:rsidR="00A13023" w:rsidRDefault="00A130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9D7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EA4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9FB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23"/>
    <w:rsid w:val="000666E0"/>
    <w:rsid w:val="002510B7"/>
    <w:rsid w:val="005C130B"/>
    <w:rsid w:val="00826F5C"/>
    <w:rsid w:val="009139A6"/>
    <w:rsid w:val="009448BB"/>
    <w:rsid w:val="00947624"/>
    <w:rsid w:val="00A13023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535F2"/>
  <w15:chartTrackingRefBased/>
  <w15:docId w15:val="{8CDB2A95-1C40-4D16-A21C-47FA6C218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30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2023-02-23T22:33:00Z</dcterms:created>
  <dcterms:modified xsi:type="dcterms:W3CDTF">2023-02-23T22:33:00Z</dcterms:modified>
</cp:coreProperties>
</file>